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Erweiterungsbau Nahetal-Schule Idar-Oberstein: Zimmer- und Holzbauarbeiten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Nahetal-Schule Idar-Oberstein: Zimmer- und Holzbauarbeiten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